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1C70D" w14:textId="77777777" w:rsidR="004F4FF8" w:rsidRDefault="004F4FF8" w:rsidP="004F4FF8">
      <w:pPr>
        <w:pStyle w:val="NoSpacing"/>
        <w:ind w:left="1440" w:hanging="1440"/>
      </w:pPr>
      <w:r>
        <w:rPr>
          <w:u w:val="single"/>
        </w:rPr>
        <w:t xml:space="preserve">William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NOKE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14:paraId="131DF1F3" w14:textId="77777777" w:rsidR="004F4FF8" w:rsidRDefault="004F4FF8" w:rsidP="004F4FF8">
      <w:pPr>
        <w:pStyle w:val="NoSpacing"/>
        <w:ind w:left="1440" w:hanging="1440"/>
      </w:pPr>
      <w:r>
        <w:t>of Shenley, Buckinghamshire.</w:t>
      </w:r>
    </w:p>
    <w:p w14:paraId="7ED7C1E7" w14:textId="77777777" w:rsidR="004F4FF8" w:rsidRDefault="004F4FF8" w:rsidP="004F4FF8">
      <w:pPr>
        <w:pStyle w:val="NoSpacing"/>
        <w:ind w:left="1440" w:hanging="1440"/>
      </w:pPr>
    </w:p>
    <w:p w14:paraId="3636B7D3" w14:textId="77777777" w:rsidR="004F4FF8" w:rsidRDefault="004F4FF8" w:rsidP="004F4FF8">
      <w:pPr>
        <w:pStyle w:val="NoSpacing"/>
        <w:ind w:left="1440" w:hanging="1440"/>
      </w:pPr>
    </w:p>
    <w:p w14:paraId="6C36EBB2" w14:textId="77777777" w:rsidR="004F4FF8" w:rsidRDefault="004F4FF8" w:rsidP="004F4FF8">
      <w:pPr>
        <w:pStyle w:val="NoSpacing"/>
        <w:ind w:left="1440" w:hanging="1440"/>
      </w:pPr>
      <w:r>
        <w:t>= Elizabeth(q.v.).</w:t>
      </w:r>
    </w:p>
    <w:p w14:paraId="11FD07E6" w14:textId="77777777" w:rsidR="004F4FF8" w:rsidRDefault="004F4FF8" w:rsidP="004F4FF8">
      <w:pPr>
        <w:pStyle w:val="NoSpacing"/>
        <w:ind w:left="1440" w:hanging="1440"/>
      </w:pPr>
      <w:r>
        <w:t>(</w:t>
      </w:r>
      <w:hyperlink r:id="rId6" w:history="1">
        <w:r w:rsidRPr="00030FC0">
          <w:rPr>
            <w:rStyle w:val="Hyperlink"/>
          </w:rPr>
          <w:t>www.medievalgenealogy.org.uk/fines/abstracts/CP_25_1_22_118.shtml</w:t>
        </w:r>
      </w:hyperlink>
      <w:r>
        <w:t>)</w:t>
      </w:r>
    </w:p>
    <w:p w14:paraId="3324BC53" w14:textId="77777777" w:rsidR="004F4FF8" w:rsidRDefault="004F4FF8" w:rsidP="004F4FF8">
      <w:pPr>
        <w:pStyle w:val="NoSpacing"/>
        <w:ind w:left="1440" w:hanging="1440"/>
      </w:pPr>
    </w:p>
    <w:p w14:paraId="235997B7" w14:textId="77777777" w:rsidR="004F4FF8" w:rsidRDefault="004F4FF8" w:rsidP="004F4FF8">
      <w:pPr>
        <w:pStyle w:val="NoSpacing"/>
        <w:ind w:left="1440" w:hanging="1440"/>
      </w:pPr>
    </w:p>
    <w:p w14:paraId="3F1E1FF9" w14:textId="77777777" w:rsidR="004F4FF8" w:rsidRDefault="004F4FF8" w:rsidP="004F4FF8">
      <w:pPr>
        <w:pStyle w:val="NoSpacing"/>
        <w:ind w:left="1440" w:hanging="1440"/>
      </w:pPr>
      <w:r>
        <w:t xml:space="preserve">  8 Jul.1423</w:t>
      </w:r>
      <w:r>
        <w:tab/>
        <w:t xml:space="preserve">Settlement of the action taken against them by William </w:t>
      </w:r>
      <w:proofErr w:type="spellStart"/>
      <w:r>
        <w:t>Kene</w:t>
      </w:r>
      <w:proofErr w:type="spellEnd"/>
      <w:r>
        <w:t>(q.v.) and</w:t>
      </w:r>
    </w:p>
    <w:p w14:paraId="01BD5ACB" w14:textId="77777777" w:rsidR="004F4FF8" w:rsidRDefault="004F4FF8" w:rsidP="004F4FF8">
      <w:pPr>
        <w:pStyle w:val="NoSpacing"/>
        <w:ind w:left="1440" w:hanging="1440"/>
      </w:pPr>
      <w:r>
        <w:tab/>
        <w:t xml:space="preserve">John Orchard(q.v.), both of Princes Risborough, over 3 </w:t>
      </w:r>
      <w:proofErr w:type="spellStart"/>
      <w:r>
        <w:t>messuages</w:t>
      </w:r>
      <w:proofErr w:type="spellEnd"/>
      <w:r>
        <w:t xml:space="preserve"> in </w:t>
      </w:r>
    </w:p>
    <w:p w14:paraId="5850CE39" w14:textId="77777777" w:rsidR="004F4FF8" w:rsidRDefault="004F4FF8" w:rsidP="004F4FF8">
      <w:pPr>
        <w:pStyle w:val="NoSpacing"/>
        <w:ind w:left="1440"/>
      </w:pPr>
      <w:r>
        <w:t>Princes Risborough.</w:t>
      </w:r>
      <w:r>
        <w:tab/>
        <w:t>(ibid.)</w:t>
      </w:r>
    </w:p>
    <w:p w14:paraId="2F044E8E" w14:textId="77777777" w:rsidR="004F4FF8" w:rsidRDefault="004F4FF8" w:rsidP="004F4FF8">
      <w:pPr>
        <w:pStyle w:val="NoSpacing"/>
      </w:pPr>
    </w:p>
    <w:p w14:paraId="53467301" w14:textId="77777777" w:rsidR="004F4FF8" w:rsidRDefault="004F4FF8" w:rsidP="004F4FF8">
      <w:pPr>
        <w:pStyle w:val="NoSpacing"/>
      </w:pPr>
    </w:p>
    <w:p w14:paraId="50B6C9E6" w14:textId="77777777" w:rsidR="004F4FF8" w:rsidRDefault="004F4FF8" w:rsidP="004F4FF8">
      <w:pPr>
        <w:pStyle w:val="NoSpacing"/>
      </w:pPr>
      <w:r>
        <w:t>13 October 2017</w:t>
      </w:r>
    </w:p>
    <w:p w14:paraId="221A5885" w14:textId="77777777" w:rsidR="006B2F86" w:rsidRPr="00E71FC3" w:rsidRDefault="004F4F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AED9F" w14:textId="77777777" w:rsidR="004F4FF8" w:rsidRDefault="004F4FF8" w:rsidP="00E71FC3">
      <w:pPr>
        <w:spacing w:after="0" w:line="240" w:lineRule="auto"/>
      </w:pPr>
      <w:r>
        <w:separator/>
      </w:r>
    </w:p>
  </w:endnote>
  <w:endnote w:type="continuationSeparator" w:id="0">
    <w:p w14:paraId="65C7BEDE" w14:textId="77777777" w:rsidR="004F4FF8" w:rsidRDefault="004F4F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A2A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2B9B6" w14:textId="77777777" w:rsidR="004F4FF8" w:rsidRDefault="004F4FF8" w:rsidP="00E71FC3">
      <w:pPr>
        <w:spacing w:after="0" w:line="240" w:lineRule="auto"/>
      </w:pPr>
      <w:r>
        <w:separator/>
      </w:r>
    </w:p>
  </w:footnote>
  <w:footnote w:type="continuationSeparator" w:id="0">
    <w:p w14:paraId="2FCB61AF" w14:textId="77777777" w:rsidR="004F4FF8" w:rsidRDefault="004F4F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FF8"/>
    <w:rsid w:val="001A7C09"/>
    <w:rsid w:val="004F4FF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839BB"/>
  <w15:chartTrackingRefBased/>
  <w15:docId w15:val="{42E936E4-4D57-4B64-9EAC-94B2137D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F4F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2_11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2018-01-22T14:21:00Z</dcterms:created>
  <dcterms:modified xsi:type="dcterms:W3CDTF">2018-01-22T14:21:00Z</dcterms:modified>
</cp:coreProperties>
</file>